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E670F" w14:textId="77777777" w:rsidR="00AB5E5C" w:rsidRDefault="00AB5E5C" w:rsidP="00AB5E5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WROGHTON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7E04706E" w14:textId="77777777" w:rsidR="00AB5E5C" w:rsidRDefault="00AB5E5C" w:rsidP="00AB5E5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0B5A1ED4" w14:textId="77777777" w:rsidR="00AB5E5C" w:rsidRDefault="00AB5E5C" w:rsidP="00AB5E5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B5D7007" w14:textId="77777777" w:rsidR="00AB5E5C" w:rsidRDefault="00AB5E5C" w:rsidP="00AB5E5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A9F7B2E" w14:textId="77777777" w:rsidR="00AB5E5C" w:rsidRDefault="00AB5E5C" w:rsidP="00AB5E5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03458E39" w14:textId="77777777" w:rsidR="00AB5E5C" w:rsidRDefault="00AB5E5C" w:rsidP="00AB5E5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1E6DD383" w14:textId="77777777" w:rsidR="00AB5E5C" w:rsidRDefault="00AB5E5C" w:rsidP="00AB5E5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65801E9" w14:textId="77777777" w:rsidR="00AB5E5C" w:rsidRDefault="00AB5E5C" w:rsidP="00AB5E5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294E36C4" w14:textId="77777777" w:rsidR="00AB5E5C" w:rsidRDefault="00AB5E5C" w:rsidP="00AB5E5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897BF11" w14:textId="77777777" w:rsidR="00AB5E5C" w:rsidRDefault="00AB5E5C" w:rsidP="00AB5E5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089BC0E" w14:textId="77777777" w:rsidR="00AB5E5C" w:rsidRDefault="00AB5E5C" w:rsidP="00AB5E5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November 2022</w:t>
      </w:r>
    </w:p>
    <w:p w14:paraId="768E95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0B078" w14:textId="77777777" w:rsidR="00AB5E5C" w:rsidRDefault="00AB5E5C" w:rsidP="009139A6">
      <w:r>
        <w:separator/>
      </w:r>
    </w:p>
  </w:endnote>
  <w:endnote w:type="continuationSeparator" w:id="0">
    <w:p w14:paraId="32BF91FC" w14:textId="77777777" w:rsidR="00AB5E5C" w:rsidRDefault="00AB5E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6A6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128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A14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9B52B" w14:textId="77777777" w:rsidR="00AB5E5C" w:rsidRDefault="00AB5E5C" w:rsidP="009139A6">
      <w:r>
        <w:separator/>
      </w:r>
    </w:p>
  </w:footnote>
  <w:footnote w:type="continuationSeparator" w:id="0">
    <w:p w14:paraId="01DB2F8A" w14:textId="77777777" w:rsidR="00AB5E5C" w:rsidRDefault="00AB5E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DC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8B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67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E5C"/>
    <w:rsid w:val="000666E0"/>
    <w:rsid w:val="002510B7"/>
    <w:rsid w:val="005C130B"/>
    <w:rsid w:val="00826F5C"/>
    <w:rsid w:val="009139A6"/>
    <w:rsid w:val="009448BB"/>
    <w:rsid w:val="00947624"/>
    <w:rsid w:val="00A3176C"/>
    <w:rsid w:val="00AB5E5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EE840"/>
  <w15:chartTrackingRefBased/>
  <w15:docId w15:val="{9BB59D81-8F5E-48C0-92CC-215ADC58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2022-12-12T20:13:00Z</dcterms:created>
  <dcterms:modified xsi:type="dcterms:W3CDTF">2022-12-12T20:13:00Z</dcterms:modified>
</cp:coreProperties>
</file>